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BB664" w14:textId="77777777" w:rsidR="00F205E0" w:rsidRDefault="00F205E0" w:rsidP="00F205E0">
      <w:pPr>
        <w:sectPr w:rsidR="00F205E0" w:rsidSect="00F205E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3A1BD24E" w14:textId="77777777" w:rsidR="00BE7F30" w:rsidRPr="00664570" w:rsidRDefault="00BE7F30" w:rsidP="00BE7F30">
      <w:pPr>
        <w:ind w:left="-540"/>
        <w:rPr>
          <w:bCs/>
          <w:szCs w:val="24"/>
        </w:rPr>
      </w:pPr>
      <w:r w:rsidRPr="00664570">
        <w:rPr>
          <w:b/>
          <w:szCs w:val="24"/>
        </w:rPr>
        <w:t>TO:</w:t>
      </w:r>
      <w:r w:rsidRPr="00664570">
        <w:rPr>
          <w:b/>
          <w:szCs w:val="24"/>
        </w:rPr>
        <w:tab/>
      </w:r>
      <w:r w:rsidRPr="00664570">
        <w:rPr>
          <w:b/>
          <w:szCs w:val="24"/>
        </w:rPr>
        <w:tab/>
      </w:r>
      <w:r w:rsidRPr="00664570">
        <w:rPr>
          <w:bCs/>
          <w:szCs w:val="24"/>
        </w:rPr>
        <w:t>Interested Parties</w:t>
      </w:r>
    </w:p>
    <w:p w14:paraId="585FCBDB" w14:textId="77777777" w:rsidR="00BE7F30" w:rsidRPr="00664570" w:rsidRDefault="00BE7F30" w:rsidP="00BE7F30">
      <w:pPr>
        <w:tabs>
          <w:tab w:val="left" w:pos="1170"/>
        </w:tabs>
        <w:ind w:left="-540"/>
        <w:rPr>
          <w:szCs w:val="24"/>
        </w:rPr>
      </w:pPr>
      <w:r w:rsidRPr="00664570">
        <w:rPr>
          <w:szCs w:val="24"/>
        </w:rPr>
        <w:tab/>
      </w:r>
      <w:r w:rsidRPr="00664570">
        <w:rPr>
          <w:szCs w:val="24"/>
        </w:rPr>
        <w:tab/>
      </w:r>
    </w:p>
    <w:p w14:paraId="6E1C825F" w14:textId="7F69C32E" w:rsidR="00BE7F30" w:rsidRPr="00664570" w:rsidRDefault="00BE7F30" w:rsidP="00664570">
      <w:pPr>
        <w:tabs>
          <w:tab w:val="left" w:pos="720"/>
        </w:tabs>
        <w:ind w:left="-540"/>
        <w:rPr>
          <w:szCs w:val="24"/>
        </w:rPr>
      </w:pPr>
      <w:r w:rsidRPr="00664570">
        <w:rPr>
          <w:b/>
          <w:szCs w:val="24"/>
        </w:rPr>
        <w:t xml:space="preserve">FROM:       </w:t>
      </w:r>
      <w:r w:rsidRPr="00664570">
        <w:rPr>
          <w:bCs/>
          <w:szCs w:val="24"/>
        </w:rPr>
        <w:t>Therese Harris, Director, Infrastructure Division</w:t>
      </w:r>
      <w:r w:rsidRPr="00664570">
        <w:rPr>
          <w:b/>
          <w:szCs w:val="24"/>
        </w:rPr>
        <w:t xml:space="preserve"> </w:t>
      </w:r>
    </w:p>
    <w:p w14:paraId="56C27357" w14:textId="77777777" w:rsidR="00BE7F30" w:rsidRPr="00664570" w:rsidRDefault="00BE7F30" w:rsidP="00BE7F30">
      <w:pPr>
        <w:tabs>
          <w:tab w:val="left" w:pos="1170"/>
        </w:tabs>
        <w:ind w:left="-540"/>
        <w:rPr>
          <w:szCs w:val="24"/>
        </w:rPr>
      </w:pPr>
      <w:r w:rsidRPr="00664570">
        <w:rPr>
          <w:szCs w:val="24"/>
        </w:rPr>
        <w:tab/>
      </w:r>
      <w:r w:rsidRPr="00664570">
        <w:rPr>
          <w:szCs w:val="24"/>
        </w:rPr>
        <w:tab/>
      </w:r>
    </w:p>
    <w:p w14:paraId="7CCFC21E" w14:textId="4402BF55" w:rsidR="00BE7F30" w:rsidRPr="00664570" w:rsidRDefault="00BE7F30" w:rsidP="00BE7F30">
      <w:pPr>
        <w:tabs>
          <w:tab w:val="left" w:pos="720"/>
          <w:tab w:val="left" w:pos="1170"/>
        </w:tabs>
        <w:spacing w:before="240"/>
        <w:ind w:left="-540"/>
        <w:rPr>
          <w:bCs/>
          <w:szCs w:val="24"/>
        </w:rPr>
      </w:pPr>
      <w:r w:rsidRPr="00664570">
        <w:rPr>
          <w:b/>
          <w:szCs w:val="24"/>
        </w:rPr>
        <w:t>DATE:</w:t>
      </w:r>
      <w:r w:rsidRPr="00664570">
        <w:rPr>
          <w:b/>
          <w:szCs w:val="24"/>
        </w:rPr>
        <w:tab/>
      </w:r>
      <w:r w:rsidR="00996163" w:rsidRPr="00996163">
        <w:rPr>
          <w:bCs/>
          <w:szCs w:val="24"/>
        </w:rPr>
        <w:t xml:space="preserve">September </w:t>
      </w:r>
      <w:r w:rsidR="00F34A1F">
        <w:rPr>
          <w:bCs/>
          <w:szCs w:val="24"/>
        </w:rPr>
        <w:t>25</w:t>
      </w:r>
      <w:r w:rsidRPr="00664570">
        <w:rPr>
          <w:bCs/>
          <w:szCs w:val="24"/>
        </w:rPr>
        <w:t>, 2023</w:t>
      </w:r>
      <w:r w:rsidRPr="00664570">
        <w:rPr>
          <w:bCs/>
          <w:szCs w:val="24"/>
        </w:rPr>
        <w:br/>
      </w:r>
    </w:p>
    <w:p w14:paraId="49570038" w14:textId="22D6FA39" w:rsidR="00BE7F30" w:rsidRPr="00664570" w:rsidRDefault="00BE7F30" w:rsidP="00BE7F30">
      <w:pPr>
        <w:ind w:left="-540" w:right="-450"/>
        <w:rPr>
          <w:bCs/>
          <w:szCs w:val="24"/>
        </w:rPr>
      </w:pPr>
      <w:r w:rsidRPr="00664570">
        <w:rPr>
          <w:b/>
          <w:szCs w:val="24"/>
        </w:rPr>
        <w:t>RE:</w:t>
      </w:r>
      <w:r w:rsidRPr="00664570">
        <w:rPr>
          <w:b/>
          <w:szCs w:val="24"/>
        </w:rPr>
        <w:tab/>
      </w:r>
      <w:r w:rsidRPr="00664570">
        <w:rPr>
          <w:b/>
          <w:szCs w:val="24"/>
        </w:rPr>
        <w:tab/>
      </w:r>
      <w:r w:rsidRPr="00664570">
        <w:rPr>
          <w:bCs/>
          <w:szCs w:val="24"/>
        </w:rPr>
        <w:t>Project No. 38578</w:t>
      </w:r>
      <w:r w:rsidR="0080031D">
        <w:rPr>
          <w:bCs/>
          <w:szCs w:val="24"/>
        </w:rPr>
        <w:t xml:space="preserve"> </w:t>
      </w:r>
      <w:r w:rsidR="0080031D" w:rsidRPr="00584D49">
        <w:rPr>
          <w:bCs/>
          <w:szCs w:val="24"/>
        </w:rPr>
        <w:t>Technical Reference Manual</w:t>
      </w:r>
      <w:r w:rsidR="0080031D">
        <w:rPr>
          <w:bCs/>
          <w:szCs w:val="24"/>
        </w:rPr>
        <w:t xml:space="preserve"> -</w:t>
      </w:r>
      <w:r w:rsidR="0080031D">
        <w:rPr>
          <w:b/>
          <w:szCs w:val="24"/>
        </w:rPr>
        <w:t xml:space="preserve"> </w:t>
      </w:r>
      <w:r w:rsidRPr="00664570">
        <w:rPr>
          <w:bCs/>
          <w:szCs w:val="24"/>
        </w:rPr>
        <w:t>E</w:t>
      </w:r>
      <w:r w:rsidR="0080031D">
        <w:rPr>
          <w:bCs/>
          <w:szCs w:val="24"/>
        </w:rPr>
        <w:t>EIP</w:t>
      </w:r>
      <w:r w:rsidRPr="00664570">
        <w:rPr>
          <w:bCs/>
          <w:szCs w:val="24"/>
        </w:rPr>
        <w:t xml:space="preserve"> </w:t>
      </w:r>
      <w:r w:rsidR="0080031D">
        <w:rPr>
          <w:bCs/>
          <w:szCs w:val="24"/>
        </w:rPr>
        <w:t>Agenda September 26, 2023</w:t>
      </w:r>
    </w:p>
    <w:p w14:paraId="29B03FFC" w14:textId="77777777" w:rsidR="00BE7F30" w:rsidRPr="00664570" w:rsidRDefault="00BE7F30" w:rsidP="00BE7F30">
      <w:pPr>
        <w:tabs>
          <w:tab w:val="left" w:pos="1170"/>
        </w:tabs>
        <w:ind w:right="-450"/>
        <w:rPr>
          <w:bCs/>
          <w:szCs w:val="24"/>
        </w:rPr>
      </w:pPr>
      <w:r w:rsidRPr="00664570">
        <w:rPr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B85045" wp14:editId="5E1157B6">
                <wp:simplePos x="0" y="0"/>
                <wp:positionH relativeFrom="column">
                  <wp:posOffset>-304800</wp:posOffset>
                </wp:positionH>
                <wp:positionV relativeFrom="paragraph">
                  <wp:posOffset>121920</wp:posOffset>
                </wp:positionV>
                <wp:extent cx="6219825" cy="45719"/>
                <wp:effectExtent l="0" t="0" r="28575" b="3111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19825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7CB18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24pt;margin-top:9.6pt;width:48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"/>
            </w:pict>
          </mc:Fallback>
        </mc:AlternateContent>
      </w:r>
      <w:r w:rsidRPr="00664570">
        <w:rPr>
          <w:bCs/>
          <w:szCs w:val="24"/>
        </w:rPr>
        <w:tab/>
      </w:r>
    </w:p>
    <w:p w14:paraId="164E131B" w14:textId="03D2F68D" w:rsidR="0080031D" w:rsidRDefault="0080031D" w:rsidP="00BE7F30">
      <w:pPr>
        <w:pStyle w:val="PlainText"/>
        <w:ind w:left="-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Attached is the </w:t>
      </w:r>
      <w:r w:rsidRPr="0080031D">
        <w:rPr>
          <w:rFonts w:ascii="Times New Roman" w:hAnsi="Times New Roman" w:cs="Times New Roman"/>
          <w:sz w:val="24"/>
          <w:szCs w:val="24"/>
        </w:rPr>
        <w:t>Technical Reference Manual (TRM) for EEIP review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0031D">
        <w:rPr>
          <w:rFonts w:ascii="Times New Roman" w:hAnsi="Times New Roman" w:cs="Times New Roman"/>
          <w:sz w:val="24"/>
          <w:szCs w:val="24"/>
        </w:rPr>
        <w:t xml:space="preserve">Comments on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80031D">
        <w:rPr>
          <w:rFonts w:ascii="Times New Roman" w:hAnsi="Times New Roman" w:cs="Times New Roman"/>
          <w:sz w:val="24"/>
          <w:szCs w:val="24"/>
        </w:rPr>
        <w:t>draft</w:t>
      </w:r>
      <w:r>
        <w:rPr>
          <w:rFonts w:ascii="Times New Roman" w:hAnsi="Times New Roman" w:cs="Times New Roman"/>
          <w:sz w:val="24"/>
          <w:szCs w:val="24"/>
        </w:rPr>
        <w:t xml:space="preserve"> Statewide Annual Report </w:t>
      </w:r>
      <w:r w:rsidR="00584D49">
        <w:rPr>
          <w:rFonts w:ascii="Times New Roman" w:hAnsi="Times New Roman" w:cs="Times New Roman"/>
          <w:sz w:val="24"/>
          <w:szCs w:val="24"/>
        </w:rPr>
        <w:t xml:space="preserve">(filed on 9/11/2023) </w:t>
      </w:r>
      <w:r>
        <w:rPr>
          <w:rFonts w:ascii="Times New Roman" w:hAnsi="Times New Roman" w:cs="Times New Roman"/>
          <w:sz w:val="24"/>
          <w:szCs w:val="24"/>
        </w:rPr>
        <w:t>and the TRM a</w:t>
      </w:r>
      <w:r w:rsidRPr="0080031D">
        <w:rPr>
          <w:rFonts w:ascii="Times New Roman" w:hAnsi="Times New Roman" w:cs="Times New Roman"/>
          <w:sz w:val="24"/>
          <w:szCs w:val="24"/>
        </w:rPr>
        <w:t>re due no later than October 10, 2023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0031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CE059E" w14:textId="77777777" w:rsidR="0080031D" w:rsidRDefault="0080031D" w:rsidP="00BE7F30">
      <w:pPr>
        <w:pStyle w:val="PlainText"/>
        <w:ind w:left="-540"/>
        <w:jc w:val="both"/>
        <w:rPr>
          <w:rFonts w:ascii="Times New Roman" w:hAnsi="Times New Roman" w:cs="Times New Roman"/>
          <w:sz w:val="24"/>
          <w:szCs w:val="24"/>
        </w:rPr>
      </w:pPr>
    </w:p>
    <w:p w14:paraId="244CD0F6" w14:textId="4DB0186F" w:rsidR="00BE7F30" w:rsidRDefault="007E2D63" w:rsidP="00BE7F30">
      <w:pPr>
        <w:pStyle w:val="PlainText"/>
        <w:ind w:left="-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a reminder, t</w:t>
      </w:r>
      <w:r w:rsidR="00BE7F30" w:rsidRPr="00664570">
        <w:rPr>
          <w:rFonts w:ascii="Times New Roman" w:hAnsi="Times New Roman" w:cs="Times New Roman"/>
          <w:sz w:val="24"/>
          <w:szCs w:val="24"/>
        </w:rPr>
        <w:t xml:space="preserve">he Public Utility Commission of Texas </w:t>
      </w:r>
      <w:r w:rsidR="00665865">
        <w:rPr>
          <w:rFonts w:ascii="Times New Roman" w:hAnsi="Times New Roman" w:cs="Times New Roman"/>
          <w:sz w:val="24"/>
          <w:szCs w:val="24"/>
        </w:rPr>
        <w:t>will</w:t>
      </w:r>
      <w:r w:rsidR="00BE7F30" w:rsidRPr="00664570">
        <w:rPr>
          <w:rFonts w:ascii="Times New Roman" w:hAnsi="Times New Roman" w:cs="Times New Roman"/>
          <w:sz w:val="24"/>
          <w:szCs w:val="24"/>
        </w:rPr>
        <w:t xml:space="preserve"> host an Energy Efficiency Implementation Project (EEIP) meeting on Tuesday, September 26, 2023, from 9:30 am to 3:00 pm in the Commissioners' Hearing Room located on the seventh floor of the William B. Travis Building.</w:t>
      </w:r>
      <w:r w:rsidR="00996163">
        <w:rPr>
          <w:rFonts w:ascii="Times New Roman" w:hAnsi="Times New Roman" w:cs="Times New Roman"/>
          <w:sz w:val="24"/>
          <w:szCs w:val="24"/>
        </w:rPr>
        <w:t xml:space="preserve">  </w:t>
      </w:r>
      <w:r w:rsidR="00F65E4E">
        <w:rPr>
          <w:rFonts w:ascii="Times New Roman" w:hAnsi="Times New Roman" w:cs="Times New Roman"/>
          <w:sz w:val="24"/>
          <w:szCs w:val="24"/>
        </w:rPr>
        <w:t xml:space="preserve">In addition, a live broadcast and recording will be available at </w:t>
      </w:r>
      <w:hyperlink r:id="rId13" w:history="1">
        <w:r w:rsidR="00996163" w:rsidRPr="00996163">
          <w:rPr>
            <w:rStyle w:val="Hyperlink"/>
            <w:rFonts w:ascii="Times New Roman" w:hAnsi="Times New Roman" w:cs="Times New Roman"/>
            <w:sz w:val="24"/>
            <w:szCs w:val="24"/>
          </w:rPr>
          <w:t>https://www.adminmonitor.com/tx/puct/public_meeting/20230926/</w:t>
        </w:r>
      </w:hyperlink>
      <w:r w:rsidR="00F65E4E">
        <w:rPr>
          <w:rFonts w:ascii="Times New Roman" w:hAnsi="Times New Roman" w:cs="Times New Roman"/>
          <w:sz w:val="24"/>
          <w:szCs w:val="24"/>
        </w:rPr>
        <w:t>.</w:t>
      </w:r>
    </w:p>
    <w:p w14:paraId="77A6482B" w14:textId="77777777" w:rsidR="00584D49" w:rsidRDefault="00584D49" w:rsidP="00BE7F30">
      <w:pPr>
        <w:pStyle w:val="PlainText"/>
        <w:ind w:left="-540"/>
        <w:jc w:val="both"/>
        <w:rPr>
          <w:rFonts w:ascii="Times New Roman" w:hAnsi="Times New Roman" w:cs="Times New Roman"/>
          <w:sz w:val="24"/>
          <w:szCs w:val="24"/>
        </w:rPr>
      </w:pPr>
    </w:p>
    <w:p w14:paraId="33449A07" w14:textId="78E20B32" w:rsidR="00F65E4E" w:rsidRPr="00F65E4E" w:rsidRDefault="00F65E4E" w:rsidP="00F65E4E">
      <w:pPr>
        <w:pStyle w:val="PlainText"/>
        <w:ind w:left="-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5E4E">
        <w:rPr>
          <w:rFonts w:ascii="Times New Roman" w:hAnsi="Times New Roman" w:cs="Times New Roman"/>
          <w:b/>
          <w:bCs/>
          <w:sz w:val="28"/>
          <w:szCs w:val="28"/>
        </w:rPr>
        <w:t>Agenda</w:t>
      </w:r>
    </w:p>
    <w:tbl>
      <w:tblPr>
        <w:tblStyle w:val="PlainTable31"/>
        <w:tblW w:w="0" w:type="auto"/>
        <w:tblLook w:val="04A0" w:firstRow="1" w:lastRow="0" w:firstColumn="1" w:lastColumn="0" w:noHBand="0" w:noVBand="1"/>
      </w:tblPr>
      <w:tblGrid>
        <w:gridCol w:w="1885"/>
        <w:gridCol w:w="4590"/>
        <w:gridCol w:w="2875"/>
      </w:tblGrid>
      <w:tr w:rsidR="007E2D63" w14:paraId="74174AE9" w14:textId="77777777" w:rsidTr="007754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885" w:type="dxa"/>
            <w:hideMark/>
          </w:tcPr>
          <w:p w14:paraId="01A35178" w14:textId="77777777" w:rsidR="007E2D63" w:rsidRDefault="007E2D63" w:rsidP="007754F2">
            <w:r>
              <w:t>Time</w:t>
            </w:r>
          </w:p>
        </w:tc>
        <w:tc>
          <w:tcPr>
            <w:tcW w:w="4590" w:type="dxa"/>
            <w:hideMark/>
          </w:tcPr>
          <w:p w14:paraId="717910E7" w14:textId="77777777" w:rsidR="007E2D63" w:rsidRDefault="007E2D63" w:rsidP="007754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aps w:val="0"/>
              </w:rPr>
            </w:pPr>
            <w:r>
              <w:t>Topic</w:t>
            </w:r>
          </w:p>
        </w:tc>
        <w:tc>
          <w:tcPr>
            <w:tcW w:w="2875" w:type="dxa"/>
            <w:hideMark/>
          </w:tcPr>
          <w:p w14:paraId="4C8A637B" w14:textId="77777777" w:rsidR="007E2D63" w:rsidRDefault="007E2D63" w:rsidP="007754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aps w:val="0"/>
              </w:rPr>
            </w:pPr>
            <w:r>
              <w:t>Presenter</w:t>
            </w:r>
          </w:p>
        </w:tc>
      </w:tr>
      <w:tr w:rsidR="007E2D63" w14:paraId="79FB395B" w14:textId="77777777" w:rsidTr="007754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hideMark/>
          </w:tcPr>
          <w:p w14:paraId="3CA1B5B2" w14:textId="77777777" w:rsidR="007E2D63" w:rsidRDefault="007E2D63" w:rsidP="007754F2">
            <w:pPr>
              <w:rPr>
                <w:b w:val="0"/>
                <w:bCs w:val="0"/>
                <w:caps w:val="0"/>
              </w:rPr>
            </w:pPr>
            <w:r>
              <w:rPr>
                <w:color w:val="000000"/>
              </w:rPr>
              <w:t>9:</w:t>
            </w:r>
            <w:r w:rsidRPr="005B6752">
              <w:rPr>
                <w:color w:val="000000"/>
              </w:rPr>
              <w:t>30–9:</w:t>
            </w:r>
            <w:r w:rsidRPr="00843D0A">
              <w:rPr>
                <w:caps w:val="0"/>
                <w:color w:val="000000"/>
              </w:rPr>
              <w:t>3</w:t>
            </w:r>
            <w:r w:rsidRPr="005B6752">
              <w:rPr>
                <w:color w:val="000000"/>
              </w:rPr>
              <w:t>5 am</w:t>
            </w:r>
          </w:p>
        </w:tc>
        <w:tc>
          <w:tcPr>
            <w:tcW w:w="4590" w:type="dxa"/>
            <w:hideMark/>
          </w:tcPr>
          <w:p w14:paraId="22C43A9E" w14:textId="77777777" w:rsidR="007E2D63" w:rsidRDefault="007E2D63" w:rsidP="007754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color w:val="000000"/>
              </w:rPr>
              <w:t>Welcome</w:t>
            </w:r>
          </w:p>
        </w:tc>
        <w:tc>
          <w:tcPr>
            <w:tcW w:w="2875" w:type="dxa"/>
            <w:hideMark/>
          </w:tcPr>
          <w:p w14:paraId="5D0987C7" w14:textId="77777777" w:rsidR="007E2D63" w:rsidRDefault="007E2D63" w:rsidP="007754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color w:val="000000"/>
              </w:rPr>
              <w:t>Interim Chair Jackson</w:t>
            </w:r>
          </w:p>
        </w:tc>
      </w:tr>
      <w:tr w:rsidR="007E2D63" w14:paraId="4B2AB947" w14:textId="77777777" w:rsidTr="00775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</w:tcPr>
          <w:p w14:paraId="1FEC863F" w14:textId="77777777" w:rsidR="007E2D63" w:rsidRPr="00E821C5" w:rsidRDefault="007E2D63" w:rsidP="007754F2">
            <w:pPr>
              <w:rPr>
                <w:caps w:val="0"/>
                <w:color w:val="000000"/>
              </w:rPr>
            </w:pPr>
            <w:r w:rsidRPr="00E821C5">
              <w:rPr>
                <w:caps w:val="0"/>
                <w:color w:val="000000"/>
              </w:rPr>
              <w:t>9:35</w:t>
            </w:r>
            <w:r w:rsidRPr="005B6752">
              <w:rPr>
                <w:color w:val="000000"/>
              </w:rPr>
              <w:t>–</w:t>
            </w:r>
            <w:r w:rsidRPr="00E821C5">
              <w:rPr>
                <w:caps w:val="0"/>
                <w:color w:val="000000"/>
              </w:rPr>
              <w:t>9:40 AM</w:t>
            </w:r>
          </w:p>
        </w:tc>
        <w:tc>
          <w:tcPr>
            <w:tcW w:w="4590" w:type="dxa"/>
          </w:tcPr>
          <w:p w14:paraId="4FE6E28C" w14:textId="77777777" w:rsidR="007E2D63" w:rsidRDefault="007E2D63" w:rsidP="007754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t>Introduction of EEIP Participants</w:t>
            </w:r>
          </w:p>
        </w:tc>
        <w:tc>
          <w:tcPr>
            <w:tcW w:w="2875" w:type="dxa"/>
          </w:tcPr>
          <w:p w14:paraId="678DEF85" w14:textId="77777777" w:rsidR="007E2D63" w:rsidRDefault="007E2D63" w:rsidP="007754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>
              <w:t>Commission Staff</w:t>
            </w:r>
          </w:p>
        </w:tc>
      </w:tr>
      <w:tr w:rsidR="007E2D63" w14:paraId="441C44B1" w14:textId="77777777" w:rsidTr="007754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hideMark/>
          </w:tcPr>
          <w:p w14:paraId="4112AB37" w14:textId="77777777" w:rsidR="007E2D63" w:rsidRPr="00E821C5" w:rsidRDefault="007E2D63" w:rsidP="007754F2">
            <w:pPr>
              <w:rPr>
                <w:caps w:val="0"/>
              </w:rPr>
            </w:pPr>
            <w:r w:rsidRPr="005B6752">
              <w:t>9:4</w:t>
            </w:r>
            <w:r w:rsidRPr="00E821C5">
              <w:rPr>
                <w:caps w:val="0"/>
              </w:rPr>
              <w:t>0</w:t>
            </w:r>
            <w:r w:rsidRPr="005B6752">
              <w:t>–10:00 am</w:t>
            </w:r>
          </w:p>
        </w:tc>
        <w:tc>
          <w:tcPr>
            <w:tcW w:w="4590" w:type="dxa"/>
            <w:hideMark/>
          </w:tcPr>
          <w:p w14:paraId="043F2F55" w14:textId="77777777" w:rsidR="007E2D63" w:rsidRDefault="007E2D63" w:rsidP="007754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ERCOT – Texas A&amp;M Energy Efficiency Study</w:t>
            </w:r>
          </w:p>
        </w:tc>
        <w:tc>
          <w:tcPr>
            <w:tcW w:w="2875" w:type="dxa"/>
            <w:hideMark/>
          </w:tcPr>
          <w:p w14:paraId="070774E6" w14:textId="77777777" w:rsidR="007E2D63" w:rsidRDefault="007E2D63" w:rsidP="007754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ERCOT Staff</w:t>
            </w:r>
          </w:p>
        </w:tc>
      </w:tr>
      <w:tr w:rsidR="007E2D63" w14:paraId="3188F34F" w14:textId="77777777" w:rsidTr="00775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hideMark/>
          </w:tcPr>
          <w:p w14:paraId="0B84096E" w14:textId="77777777" w:rsidR="007E2D63" w:rsidRDefault="007E2D63" w:rsidP="007754F2">
            <w:pPr>
              <w:rPr>
                <w:b w:val="0"/>
                <w:bCs w:val="0"/>
                <w:caps w:val="0"/>
              </w:rPr>
            </w:pPr>
            <w:r>
              <w:rPr>
                <w:color w:val="000000"/>
              </w:rPr>
              <w:t>10:00–10:30 am</w:t>
            </w:r>
          </w:p>
        </w:tc>
        <w:tc>
          <w:tcPr>
            <w:tcW w:w="4590" w:type="dxa"/>
            <w:hideMark/>
          </w:tcPr>
          <w:p w14:paraId="636A6D3E" w14:textId="77777777" w:rsidR="007E2D63" w:rsidRDefault="007E2D63" w:rsidP="007754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000000"/>
              </w:rPr>
              <w:t>Retail Electric Provider – Transmission Distribution Utility Residential Demand Response Programs – SB 1699</w:t>
            </w:r>
          </w:p>
        </w:tc>
        <w:tc>
          <w:tcPr>
            <w:tcW w:w="2875" w:type="dxa"/>
            <w:hideMark/>
          </w:tcPr>
          <w:p w14:paraId="04EDCAC7" w14:textId="19F14E47" w:rsidR="007E2D63" w:rsidRDefault="0080031D" w:rsidP="007754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000000"/>
              </w:rPr>
              <w:t>NRG</w:t>
            </w:r>
          </w:p>
        </w:tc>
      </w:tr>
      <w:tr w:rsidR="007E2D63" w14:paraId="763E3839" w14:textId="77777777" w:rsidTr="007754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hideMark/>
          </w:tcPr>
          <w:p w14:paraId="6DEAEE52" w14:textId="77777777" w:rsidR="007E2D63" w:rsidRDefault="007E2D63" w:rsidP="007754F2">
            <w:pPr>
              <w:rPr>
                <w:b w:val="0"/>
                <w:bCs w:val="0"/>
                <w:caps w:val="0"/>
              </w:rPr>
            </w:pPr>
            <w:r>
              <w:t>10:30–10:45 am</w:t>
            </w:r>
          </w:p>
        </w:tc>
        <w:tc>
          <w:tcPr>
            <w:tcW w:w="4590" w:type="dxa"/>
            <w:hideMark/>
          </w:tcPr>
          <w:p w14:paraId="68C5AAB6" w14:textId="77777777" w:rsidR="007E2D63" w:rsidRDefault="007E2D63" w:rsidP="007754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Break</w:t>
            </w:r>
          </w:p>
        </w:tc>
        <w:tc>
          <w:tcPr>
            <w:tcW w:w="2875" w:type="dxa"/>
          </w:tcPr>
          <w:p w14:paraId="0232E9C1" w14:textId="77777777" w:rsidR="007E2D63" w:rsidRDefault="007E2D63" w:rsidP="007754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E2D63" w14:paraId="35E93B87" w14:textId="77777777" w:rsidTr="00775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hideMark/>
          </w:tcPr>
          <w:p w14:paraId="4BFFDBDE" w14:textId="77777777" w:rsidR="007E2D63" w:rsidRDefault="007E2D63" w:rsidP="007754F2">
            <w:pPr>
              <w:rPr>
                <w:b w:val="0"/>
                <w:bCs w:val="0"/>
                <w:caps w:val="0"/>
              </w:rPr>
            </w:pPr>
            <w:r>
              <w:rPr>
                <w:color w:val="000000"/>
              </w:rPr>
              <w:t>10:45—11:15 am</w:t>
            </w:r>
          </w:p>
        </w:tc>
        <w:tc>
          <w:tcPr>
            <w:tcW w:w="4590" w:type="dxa"/>
            <w:hideMark/>
          </w:tcPr>
          <w:p w14:paraId="31A2B97A" w14:textId="77777777" w:rsidR="007E2D63" w:rsidRDefault="007E2D63" w:rsidP="007754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000000"/>
              </w:rPr>
              <w:t>American Council for an Energy-Efficient Economy (ACEEE) - Texas Report Overview</w:t>
            </w:r>
          </w:p>
        </w:tc>
        <w:tc>
          <w:tcPr>
            <w:tcW w:w="2875" w:type="dxa"/>
            <w:hideMark/>
          </w:tcPr>
          <w:p w14:paraId="4AB25164" w14:textId="77777777" w:rsidR="007E2D63" w:rsidRDefault="007E2D63" w:rsidP="007754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000000"/>
              </w:rPr>
              <w:t>ACEEE</w:t>
            </w:r>
          </w:p>
        </w:tc>
      </w:tr>
      <w:tr w:rsidR="007E2D63" w14:paraId="5C94A22A" w14:textId="77777777" w:rsidTr="007754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hideMark/>
          </w:tcPr>
          <w:p w14:paraId="4F9D677C" w14:textId="77777777" w:rsidR="007E2D63" w:rsidRDefault="007E2D63" w:rsidP="007754F2">
            <w:pPr>
              <w:rPr>
                <w:b w:val="0"/>
                <w:bCs w:val="0"/>
                <w:caps w:val="0"/>
              </w:rPr>
            </w:pPr>
            <w:r>
              <w:t>11:15—12:00 pm</w:t>
            </w:r>
          </w:p>
        </w:tc>
        <w:tc>
          <w:tcPr>
            <w:tcW w:w="4590" w:type="dxa"/>
            <w:hideMark/>
          </w:tcPr>
          <w:p w14:paraId="6497D7C9" w14:textId="77777777" w:rsidR="007E2D63" w:rsidRDefault="007E2D63" w:rsidP="007754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2022 Program Year Energy Efficiency Programs Summary </w:t>
            </w:r>
          </w:p>
        </w:tc>
        <w:tc>
          <w:tcPr>
            <w:tcW w:w="2875" w:type="dxa"/>
            <w:hideMark/>
          </w:tcPr>
          <w:p w14:paraId="303E2EC2" w14:textId="77777777" w:rsidR="007E2D63" w:rsidRDefault="007E2D63" w:rsidP="007754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Tetra Tech</w:t>
            </w:r>
          </w:p>
        </w:tc>
      </w:tr>
      <w:tr w:rsidR="007E2D63" w14:paraId="0059BB18" w14:textId="77777777" w:rsidTr="00775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hideMark/>
          </w:tcPr>
          <w:p w14:paraId="4D1E0F5B" w14:textId="77777777" w:rsidR="007E2D63" w:rsidRDefault="007E2D63" w:rsidP="007754F2">
            <w:pPr>
              <w:rPr>
                <w:b w:val="0"/>
                <w:bCs w:val="0"/>
                <w:caps w:val="0"/>
              </w:rPr>
            </w:pPr>
            <w:r>
              <w:rPr>
                <w:color w:val="000000"/>
              </w:rPr>
              <w:t>12:00—1:00 pm</w:t>
            </w:r>
          </w:p>
        </w:tc>
        <w:tc>
          <w:tcPr>
            <w:tcW w:w="4590" w:type="dxa"/>
            <w:hideMark/>
          </w:tcPr>
          <w:p w14:paraId="153FF7B1" w14:textId="77777777" w:rsidR="007E2D63" w:rsidRDefault="007E2D63" w:rsidP="007754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000000"/>
              </w:rPr>
              <w:t>Lunch Break</w:t>
            </w:r>
          </w:p>
        </w:tc>
        <w:tc>
          <w:tcPr>
            <w:tcW w:w="2875" w:type="dxa"/>
          </w:tcPr>
          <w:p w14:paraId="520E0EC7" w14:textId="77777777" w:rsidR="007E2D63" w:rsidRDefault="007E2D63" w:rsidP="007754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E2D63" w14:paraId="1F0F94FE" w14:textId="77777777" w:rsidTr="007754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hideMark/>
          </w:tcPr>
          <w:p w14:paraId="0D6B302F" w14:textId="77777777" w:rsidR="007E2D63" w:rsidRDefault="007E2D63" w:rsidP="007754F2">
            <w:pPr>
              <w:rPr>
                <w:b w:val="0"/>
                <w:bCs w:val="0"/>
                <w:caps w:val="0"/>
              </w:rPr>
            </w:pPr>
            <w:r>
              <w:t>1:00—1:15 pm</w:t>
            </w:r>
          </w:p>
        </w:tc>
        <w:tc>
          <w:tcPr>
            <w:tcW w:w="4590" w:type="dxa"/>
            <w:hideMark/>
          </w:tcPr>
          <w:p w14:paraId="642431D9" w14:textId="77777777" w:rsidR="007E2D63" w:rsidRDefault="007E2D63" w:rsidP="007754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Afternoon Welcome</w:t>
            </w:r>
          </w:p>
        </w:tc>
        <w:tc>
          <w:tcPr>
            <w:tcW w:w="2875" w:type="dxa"/>
            <w:hideMark/>
          </w:tcPr>
          <w:p w14:paraId="5B993192" w14:textId="77777777" w:rsidR="007E2D63" w:rsidRDefault="007E2D63" w:rsidP="007754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Commission Staff</w:t>
            </w:r>
          </w:p>
        </w:tc>
      </w:tr>
      <w:tr w:rsidR="007E2D63" w14:paraId="4840FDF7" w14:textId="77777777" w:rsidTr="00775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hideMark/>
          </w:tcPr>
          <w:p w14:paraId="33D39DC7" w14:textId="77777777" w:rsidR="007E2D63" w:rsidRDefault="007E2D63" w:rsidP="007754F2">
            <w:pPr>
              <w:rPr>
                <w:b w:val="0"/>
                <w:bCs w:val="0"/>
                <w:caps w:val="0"/>
              </w:rPr>
            </w:pPr>
            <w:r>
              <w:rPr>
                <w:color w:val="000000"/>
              </w:rPr>
              <w:t>1:15—2:00 pm</w:t>
            </w:r>
          </w:p>
        </w:tc>
        <w:tc>
          <w:tcPr>
            <w:tcW w:w="4590" w:type="dxa"/>
            <w:hideMark/>
          </w:tcPr>
          <w:p w14:paraId="5858BC66" w14:textId="77777777" w:rsidR="007E2D63" w:rsidRDefault="007E2D63" w:rsidP="007754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000000"/>
              </w:rPr>
              <w:t>Inflation Reduction Act - Energy Efficiency Programs Progress Update</w:t>
            </w:r>
          </w:p>
        </w:tc>
        <w:tc>
          <w:tcPr>
            <w:tcW w:w="2875" w:type="dxa"/>
            <w:hideMark/>
          </w:tcPr>
          <w:p w14:paraId="5F407E7A" w14:textId="77777777" w:rsidR="007E2D63" w:rsidRDefault="007E2D63" w:rsidP="007754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000000"/>
              </w:rPr>
              <w:t>State Energy Conservation Office (SECO)</w:t>
            </w:r>
          </w:p>
        </w:tc>
      </w:tr>
      <w:tr w:rsidR="007E2D63" w14:paraId="352F35EF" w14:textId="77777777" w:rsidTr="007754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hideMark/>
          </w:tcPr>
          <w:p w14:paraId="005BB8F0" w14:textId="77777777" w:rsidR="007E2D63" w:rsidRDefault="007E2D63" w:rsidP="007754F2">
            <w:pPr>
              <w:rPr>
                <w:b w:val="0"/>
                <w:bCs w:val="0"/>
                <w:caps w:val="0"/>
              </w:rPr>
            </w:pPr>
            <w:r>
              <w:lastRenderedPageBreak/>
              <w:t>2:00—2:45 pm</w:t>
            </w:r>
          </w:p>
        </w:tc>
        <w:tc>
          <w:tcPr>
            <w:tcW w:w="4590" w:type="dxa"/>
            <w:hideMark/>
          </w:tcPr>
          <w:p w14:paraId="59D2783F" w14:textId="77777777" w:rsidR="007E2D63" w:rsidRDefault="007E2D63" w:rsidP="007754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Technical Reference Manual (TRM) Updates - 2024 Program Year</w:t>
            </w:r>
          </w:p>
        </w:tc>
        <w:tc>
          <w:tcPr>
            <w:tcW w:w="2875" w:type="dxa"/>
            <w:hideMark/>
          </w:tcPr>
          <w:p w14:paraId="7A5BF767" w14:textId="77777777" w:rsidR="007E2D63" w:rsidRDefault="007E2D63" w:rsidP="007754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 Utility Marketing Managers of Texas (EUMMOT)</w:t>
            </w:r>
          </w:p>
        </w:tc>
      </w:tr>
      <w:tr w:rsidR="007E2D63" w14:paraId="00D97C60" w14:textId="77777777" w:rsidTr="007754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5" w:type="dxa"/>
            <w:hideMark/>
          </w:tcPr>
          <w:p w14:paraId="6F34F40D" w14:textId="77777777" w:rsidR="007E2D63" w:rsidRDefault="007E2D63" w:rsidP="007754F2">
            <w:pPr>
              <w:rPr>
                <w:b w:val="0"/>
                <w:bCs w:val="0"/>
                <w:caps w:val="0"/>
              </w:rPr>
            </w:pPr>
            <w:r>
              <w:rPr>
                <w:color w:val="000000"/>
              </w:rPr>
              <w:t>2:45—3:00 pm</w:t>
            </w:r>
          </w:p>
        </w:tc>
        <w:tc>
          <w:tcPr>
            <w:tcW w:w="4590" w:type="dxa"/>
            <w:hideMark/>
          </w:tcPr>
          <w:p w14:paraId="5D839BF2" w14:textId="77777777" w:rsidR="007E2D63" w:rsidRDefault="007E2D63" w:rsidP="007754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000000"/>
              </w:rPr>
              <w:t>Wrap-up</w:t>
            </w:r>
          </w:p>
        </w:tc>
        <w:tc>
          <w:tcPr>
            <w:tcW w:w="2875" w:type="dxa"/>
            <w:hideMark/>
          </w:tcPr>
          <w:p w14:paraId="1D026B42" w14:textId="77777777" w:rsidR="007E2D63" w:rsidRDefault="007E2D63" w:rsidP="007754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000000"/>
              </w:rPr>
              <w:t>Commission Staff</w:t>
            </w:r>
          </w:p>
        </w:tc>
      </w:tr>
    </w:tbl>
    <w:p w14:paraId="54A30529" w14:textId="77777777" w:rsidR="007E2D63" w:rsidRDefault="007E2D63" w:rsidP="00F65E4E"/>
    <w:p w14:paraId="18E2D046" w14:textId="4F243038" w:rsidR="00F65E4E" w:rsidRDefault="00F65E4E" w:rsidP="00F65E4E">
      <w:r>
        <w:t xml:space="preserve">Please </w:t>
      </w:r>
      <w:r w:rsidR="0080031D">
        <w:t>provide</w:t>
      </w:r>
      <w:r>
        <w:t xml:space="preserve"> </w:t>
      </w:r>
      <w:r w:rsidR="0080031D">
        <w:t xml:space="preserve">Statewide Annual Report and TRM </w:t>
      </w:r>
      <w:r>
        <w:t xml:space="preserve">comments to:  </w:t>
      </w:r>
    </w:p>
    <w:p w14:paraId="4D010568" w14:textId="77777777" w:rsidR="003D1734" w:rsidRDefault="003D1734" w:rsidP="00F65E4E"/>
    <w:p w14:paraId="2365B390" w14:textId="77777777" w:rsidR="00FE24F3" w:rsidRDefault="00F65E4E" w:rsidP="00F65E4E">
      <w:r>
        <w:t>Therese Harris (</w:t>
      </w:r>
      <w:hyperlink r:id="rId14" w:history="1">
        <w:r>
          <w:rPr>
            <w:rStyle w:val="Hyperlink"/>
          </w:rPr>
          <w:t>therese.harris@puc.texas.gov</w:t>
        </w:r>
      </w:hyperlink>
      <w:r>
        <w:t xml:space="preserve">), </w:t>
      </w:r>
    </w:p>
    <w:p w14:paraId="1364A440" w14:textId="5068C248" w:rsidR="00FE24F3" w:rsidRDefault="00FE24F3" w:rsidP="00F65E4E">
      <w:r>
        <w:t>Chase Lipscomb (</w:t>
      </w:r>
      <w:hyperlink r:id="rId15" w:history="1">
        <w:r w:rsidRPr="00A831FF">
          <w:rPr>
            <w:rStyle w:val="Hyperlink"/>
          </w:rPr>
          <w:t>chase.lipscomb@puc.texas.gov</w:t>
        </w:r>
      </w:hyperlink>
      <w:r>
        <w:t xml:space="preserve">), and  </w:t>
      </w:r>
    </w:p>
    <w:p w14:paraId="1D9535D7" w14:textId="1E5DE69C" w:rsidR="00F65E4E" w:rsidRDefault="003D1734" w:rsidP="00F65E4E">
      <w:r>
        <w:t>Commission’s</w:t>
      </w:r>
      <w:r w:rsidR="00F65E4E">
        <w:t xml:space="preserve"> EM&amp;V contractor lead, Lark Lee (</w:t>
      </w:r>
      <w:hyperlink r:id="rId16" w:history="1">
        <w:r w:rsidR="00F65E4E">
          <w:rPr>
            <w:rStyle w:val="Hyperlink"/>
          </w:rPr>
          <w:t>lark.lee@tetratech.com</w:t>
        </w:r>
      </w:hyperlink>
      <w:r w:rsidR="00F65E4E">
        <w:t>).</w:t>
      </w:r>
    </w:p>
    <w:p w14:paraId="003F4084" w14:textId="77777777" w:rsidR="00F65E4E" w:rsidRDefault="00F65E4E" w:rsidP="00F65E4E"/>
    <w:p w14:paraId="0B55A4AC" w14:textId="77777777" w:rsidR="00F65E4E" w:rsidRDefault="00F65E4E" w:rsidP="00BE7F30">
      <w:pPr>
        <w:pStyle w:val="PlainText"/>
        <w:ind w:left="-540"/>
        <w:jc w:val="both"/>
        <w:rPr>
          <w:rFonts w:ascii="Times New Roman" w:hAnsi="Times New Roman" w:cs="Times New Roman"/>
          <w:sz w:val="24"/>
          <w:szCs w:val="24"/>
        </w:rPr>
      </w:pPr>
    </w:p>
    <w:p w14:paraId="0AB46A56" w14:textId="46601738" w:rsidR="00F65E4E" w:rsidRDefault="00F65E4E" w:rsidP="00BE7F30">
      <w:pPr>
        <w:pStyle w:val="PlainText"/>
        <w:ind w:left="-540"/>
        <w:jc w:val="both"/>
        <w:rPr>
          <w:rFonts w:ascii="Times New Roman" w:hAnsi="Times New Roman" w:cs="Times New Roman"/>
          <w:sz w:val="24"/>
          <w:szCs w:val="24"/>
        </w:rPr>
      </w:pPr>
    </w:p>
    <w:p w14:paraId="6F679F19" w14:textId="77777777" w:rsidR="00F65E4E" w:rsidRPr="00664570" w:rsidRDefault="00F65E4E" w:rsidP="00BE7F30">
      <w:pPr>
        <w:pStyle w:val="PlainText"/>
        <w:ind w:left="-540"/>
        <w:jc w:val="both"/>
        <w:rPr>
          <w:rFonts w:ascii="Times New Roman" w:hAnsi="Times New Roman" w:cs="Times New Roman"/>
          <w:sz w:val="24"/>
          <w:szCs w:val="24"/>
        </w:rPr>
      </w:pPr>
    </w:p>
    <w:p w14:paraId="2190E4E2" w14:textId="77777777" w:rsidR="009E3AC7" w:rsidRPr="00664570" w:rsidRDefault="009E3AC7" w:rsidP="00F65E4E"/>
    <w:sectPr w:rsidR="009E3AC7" w:rsidRPr="00664570" w:rsidSect="00BE7F30">
      <w:headerReference w:type="default" r:id="rId17"/>
      <w:footerReference w:type="default" r:id="rId1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A43E7" w14:textId="77777777" w:rsidR="00BE7F30" w:rsidRDefault="00BE7F30" w:rsidP="00F205E0">
      <w:r>
        <w:separator/>
      </w:r>
    </w:p>
  </w:endnote>
  <w:endnote w:type="continuationSeparator" w:id="0">
    <w:p w14:paraId="7E2FAD9E" w14:textId="77777777" w:rsidR="00BE7F30" w:rsidRDefault="00BE7F30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2F876" w14:textId="77777777" w:rsidR="005B6B87" w:rsidRDefault="005B6B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0834B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90" w:dyaOrig="240" w14:anchorId="573465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5pt;height:12pt" fillcolor="window">
          <v:imagedata r:id="rId1" o:title=""/>
        </v:shape>
        <o:OLEObject Type="Embed" ProgID="MSDraw" ShapeID="_x0000_i1025" DrawAspect="Content" ObjectID="_1757147977" r:id="rId2">
          <o:FieldCodes>\* mergeformat</o:FieldCodes>
        </o:OLEObject>
      </w:object>
    </w:r>
  </w:p>
  <w:p w14:paraId="2F298733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673476C8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62BDCCE4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3583C" w14:textId="77777777" w:rsidR="005B6B87" w:rsidRDefault="005B6B8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121AC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981AD" w14:textId="77777777" w:rsidR="00BE7F30" w:rsidRDefault="00BE7F30" w:rsidP="00F205E0">
      <w:r>
        <w:separator/>
      </w:r>
    </w:p>
  </w:footnote>
  <w:footnote w:type="continuationSeparator" w:id="0">
    <w:p w14:paraId="5F64AF13" w14:textId="77777777" w:rsidR="00BE7F30" w:rsidRDefault="00BE7F30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124C3" w14:textId="77777777" w:rsidR="005B6B87" w:rsidRDefault="005B6B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73BBB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7EEB6BEB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4C4AF5F3" wp14:editId="72CA5539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2898014C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5424EA">
      <w:rPr>
        <w:b/>
        <w:sz w:val="22"/>
      </w:rPr>
      <w:t>Kathleen Jackson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0C7B58" w:rsidRPr="000C7B58">
      <w:rPr>
        <w:b/>
        <w:spacing w:val="10"/>
        <w:sz w:val="22"/>
      </w:rPr>
      <w:t xml:space="preserve"> </w:t>
    </w:r>
    <w:r w:rsidR="000C7B58">
      <w:rPr>
        <w:b/>
        <w:spacing w:val="10"/>
        <w:sz w:val="22"/>
      </w:rPr>
      <w:t>Greg Abbott</w:t>
    </w:r>
  </w:p>
  <w:p w14:paraId="6A767BE0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5424EA">
      <w:rPr>
        <w:rFonts w:ascii="Palatino (PCL6)" w:hAnsi="Palatino (PCL6)"/>
        <w:b/>
        <w:spacing w:val="10"/>
        <w:sz w:val="18"/>
      </w:rPr>
      <w:t xml:space="preserve">Interim </w:t>
    </w:r>
    <w:r w:rsidR="00E30FA8">
      <w:rPr>
        <w:b/>
        <w:spacing w:val="10"/>
        <w:sz w:val="16"/>
      </w:rPr>
      <w:t>C</w:t>
    </w:r>
    <w:r w:rsidR="005424EA">
      <w:rPr>
        <w:b/>
        <w:spacing w:val="10"/>
        <w:sz w:val="16"/>
      </w:rPr>
      <w:t>hair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 w:rsidR="000C7B58">
      <w:rPr>
        <w:b/>
        <w:spacing w:val="10"/>
        <w:sz w:val="16"/>
      </w:rPr>
      <w:t>Governor</w:t>
    </w:r>
  </w:p>
  <w:p w14:paraId="5E7B3436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378EF4C7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</w:r>
    <w:r w:rsidR="008C4B64">
      <w:rPr>
        <w:b/>
        <w:spacing w:val="10"/>
        <w:sz w:val="22"/>
      </w:rPr>
      <w:t>Thomas J. Gleeson</w:t>
    </w:r>
  </w:p>
  <w:p w14:paraId="0251451F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</w:r>
    <w:r w:rsidR="008C4B64">
      <w:rPr>
        <w:b/>
        <w:spacing w:val="10"/>
        <w:sz w:val="16"/>
      </w:rPr>
      <w:t>Executive Director</w:t>
    </w:r>
  </w:p>
  <w:p w14:paraId="02D56D0A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50C4C3A5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 xml:space="preserve">Lori </w:t>
    </w:r>
    <w:proofErr w:type="spellStart"/>
    <w:r w:rsidR="009B5F0D">
      <w:rPr>
        <w:b/>
        <w:spacing w:val="10"/>
        <w:sz w:val="22"/>
      </w:rPr>
      <w:t>Cobos</w:t>
    </w:r>
    <w:proofErr w:type="spellEnd"/>
  </w:p>
  <w:p w14:paraId="27926575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364B0781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776BBD12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 xml:space="preserve">Jimmy </w:t>
    </w:r>
    <w:proofErr w:type="spellStart"/>
    <w:r>
      <w:rPr>
        <w:b/>
        <w:spacing w:val="10"/>
        <w:sz w:val="22"/>
      </w:rPr>
      <w:t>Glotfelty</w:t>
    </w:r>
    <w:proofErr w:type="spellEnd"/>
  </w:p>
  <w:p w14:paraId="7B415A3D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152FDC5C" w14:textId="77777777" w:rsidR="00052A22" w:rsidRDefault="00052A22" w:rsidP="00B47B3A">
    <w:pPr>
      <w:pStyle w:val="Heading1"/>
      <w:framePr w:w="5899" w:h="545" w:wrap="auto" w:x="3502" w:y="2993"/>
    </w:pPr>
    <w:r>
      <w:t>Public Utility Commission of Texas</w:t>
    </w:r>
  </w:p>
  <w:p w14:paraId="6825752F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22"/>
      </w:rPr>
    </w:pPr>
    <w:r>
      <w:rPr>
        <w:b/>
      </w:rPr>
      <w:tab/>
    </w:r>
    <w:r>
      <w:rPr>
        <w:b/>
        <w:sz w:val="22"/>
      </w:rPr>
      <w:tab/>
    </w:r>
  </w:p>
  <w:p w14:paraId="000D7C05" w14:textId="77777777" w:rsidR="000C7B58" w:rsidRPr="00756666" w:rsidRDefault="000C7B58" w:rsidP="000C7B5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</w:r>
  </w:p>
  <w:p w14:paraId="205B8D88" w14:textId="77777777" w:rsidR="000C7B58" w:rsidRPr="007B76AE" w:rsidRDefault="000C7B58" w:rsidP="000C7B58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</w:p>
  <w:p w14:paraId="73515958" w14:textId="77777777" w:rsidR="000C7B58" w:rsidRDefault="000C7B58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</w:p>
  <w:p w14:paraId="12DD82A0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56E8FF21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1A826" w14:textId="77777777" w:rsidR="005B6B87" w:rsidRDefault="005B6B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EF31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03A67"/>
    <w:multiLevelType w:val="hybridMultilevel"/>
    <w:tmpl w:val="84C4C2C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428C49D1"/>
    <w:multiLevelType w:val="hybridMultilevel"/>
    <w:tmpl w:val="4D901676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949969230">
    <w:abstractNumId w:val="0"/>
  </w:num>
  <w:num w:numId="2" w16cid:durableId="1356227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F30"/>
    <w:rsid w:val="00052A22"/>
    <w:rsid w:val="00054249"/>
    <w:rsid w:val="00081D53"/>
    <w:rsid w:val="000A4384"/>
    <w:rsid w:val="000C7B58"/>
    <w:rsid w:val="001C60C2"/>
    <w:rsid w:val="0020006F"/>
    <w:rsid w:val="00210A67"/>
    <w:rsid w:val="00266D3A"/>
    <w:rsid w:val="002727BA"/>
    <w:rsid w:val="002A460E"/>
    <w:rsid w:val="002B5F2A"/>
    <w:rsid w:val="002C6B71"/>
    <w:rsid w:val="002C7323"/>
    <w:rsid w:val="002D1396"/>
    <w:rsid w:val="00304A7D"/>
    <w:rsid w:val="00332B56"/>
    <w:rsid w:val="00333DA2"/>
    <w:rsid w:val="00361F3E"/>
    <w:rsid w:val="003B52A7"/>
    <w:rsid w:val="003C1C7E"/>
    <w:rsid w:val="003C639A"/>
    <w:rsid w:val="003D1734"/>
    <w:rsid w:val="003D3E2D"/>
    <w:rsid w:val="003F117F"/>
    <w:rsid w:val="003F6056"/>
    <w:rsid w:val="004208F5"/>
    <w:rsid w:val="00467443"/>
    <w:rsid w:val="004A3108"/>
    <w:rsid w:val="004F132B"/>
    <w:rsid w:val="005424EA"/>
    <w:rsid w:val="005621EB"/>
    <w:rsid w:val="0057420A"/>
    <w:rsid w:val="00580FCC"/>
    <w:rsid w:val="00584D49"/>
    <w:rsid w:val="00591646"/>
    <w:rsid w:val="005B6B87"/>
    <w:rsid w:val="00664570"/>
    <w:rsid w:val="00665865"/>
    <w:rsid w:val="0068564C"/>
    <w:rsid w:val="006856A5"/>
    <w:rsid w:val="00756666"/>
    <w:rsid w:val="007618AE"/>
    <w:rsid w:val="00771722"/>
    <w:rsid w:val="00783E18"/>
    <w:rsid w:val="00787F8C"/>
    <w:rsid w:val="007E2D63"/>
    <w:rsid w:val="0080031D"/>
    <w:rsid w:val="008143E2"/>
    <w:rsid w:val="008348B5"/>
    <w:rsid w:val="008732BB"/>
    <w:rsid w:val="00875F1D"/>
    <w:rsid w:val="00890720"/>
    <w:rsid w:val="008A637F"/>
    <w:rsid w:val="008C0670"/>
    <w:rsid w:val="008C4B64"/>
    <w:rsid w:val="008C7E5D"/>
    <w:rsid w:val="008E2B50"/>
    <w:rsid w:val="008F04CD"/>
    <w:rsid w:val="00996163"/>
    <w:rsid w:val="009B073B"/>
    <w:rsid w:val="009B5F0D"/>
    <w:rsid w:val="009E3AC7"/>
    <w:rsid w:val="009F15AB"/>
    <w:rsid w:val="00A12349"/>
    <w:rsid w:val="00A124A9"/>
    <w:rsid w:val="00AC26D9"/>
    <w:rsid w:val="00AD68A5"/>
    <w:rsid w:val="00B47B3A"/>
    <w:rsid w:val="00B56CBB"/>
    <w:rsid w:val="00B65457"/>
    <w:rsid w:val="00B677AD"/>
    <w:rsid w:val="00B760A2"/>
    <w:rsid w:val="00BA4B36"/>
    <w:rsid w:val="00BD7607"/>
    <w:rsid w:val="00BE7F30"/>
    <w:rsid w:val="00C3714F"/>
    <w:rsid w:val="00C6276B"/>
    <w:rsid w:val="00C71532"/>
    <w:rsid w:val="00C83E52"/>
    <w:rsid w:val="00C92B76"/>
    <w:rsid w:val="00C93E4A"/>
    <w:rsid w:val="00CB24AC"/>
    <w:rsid w:val="00CE2889"/>
    <w:rsid w:val="00CF6ECF"/>
    <w:rsid w:val="00D239E0"/>
    <w:rsid w:val="00D5689B"/>
    <w:rsid w:val="00D90769"/>
    <w:rsid w:val="00D96923"/>
    <w:rsid w:val="00DC43CA"/>
    <w:rsid w:val="00DE78BA"/>
    <w:rsid w:val="00E26D70"/>
    <w:rsid w:val="00E30FA8"/>
    <w:rsid w:val="00E74285"/>
    <w:rsid w:val="00E83210"/>
    <w:rsid w:val="00EA3A3B"/>
    <w:rsid w:val="00EE430E"/>
    <w:rsid w:val="00F205E0"/>
    <w:rsid w:val="00F34A1F"/>
    <w:rsid w:val="00F601E8"/>
    <w:rsid w:val="00F63618"/>
    <w:rsid w:val="00F65E4E"/>
    <w:rsid w:val="00F72522"/>
    <w:rsid w:val="00FE24F3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F440A7"/>
  <w15:docId w15:val="{3353FBD1-1E3B-4271-9D0E-39555D851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F3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7F30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7F30"/>
    <w:rPr>
      <w:rFonts w:ascii="Calibri" w:hAnsi="Calibri" w:cstheme="minorBidi"/>
      <w:sz w:val="22"/>
      <w:szCs w:val="21"/>
    </w:rPr>
  </w:style>
  <w:style w:type="table" w:styleId="PlainTable3">
    <w:name w:val="Plain Table 3"/>
    <w:basedOn w:val="TableNormal"/>
    <w:uiPriority w:val="43"/>
    <w:rsid w:val="00BE7F30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BE7F3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16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21EB"/>
    <w:pPr>
      <w:spacing w:after="0" w:line="240" w:lineRule="auto"/>
    </w:pPr>
    <w:rPr>
      <w:rFonts w:eastAsia="Times New Roman"/>
      <w:szCs w:val="20"/>
    </w:rPr>
  </w:style>
  <w:style w:type="table" w:customStyle="1" w:styleId="PlainTable31">
    <w:name w:val="Plain Table 31"/>
    <w:basedOn w:val="TableNormal"/>
    <w:next w:val="PlainTable3"/>
    <w:uiPriority w:val="43"/>
    <w:rsid w:val="007E2D6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3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adminmonitor.com/tx/puct/public_meeting/20230926/" TargetMode="Externa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yperlink" Target="mailto:lark.lee@tetratech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mailto:chase.lipscomb@puc.texas.gov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therese.harris@puc.texas.gov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15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Therese Harris</dc:creator>
  <cp:lastModifiedBy>Therese Harris</cp:lastModifiedBy>
  <cp:revision>3</cp:revision>
  <cp:lastPrinted>2010-07-16T14:48:00Z</cp:lastPrinted>
  <dcterms:created xsi:type="dcterms:W3CDTF">2023-09-25T16:39:00Z</dcterms:created>
  <dcterms:modified xsi:type="dcterms:W3CDTF">2023-09-25T16:52:00Z</dcterms:modified>
</cp:coreProperties>
</file>